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Clacton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Clacton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Clacton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Clacton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Clacton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Clacton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63.6% </w:t>
      </w:r>
      <w:r w:rsidRPr="004747BF">
        <w:rPr>
          <w:rFonts w:ascii="Libre Franklin Light" w:eastAsia="Times New Roman" w:hAnsi="Libre Franklin Light" w:cs="Calibri Light"/>
        </w:rPr>
        <w:t xml:space="preserve">of those respondents classified as PGSI 8+ in Clacton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Clacton is estimated to be </w:t>
      </w:r>
      <w:r w:rsidRPr="00773DF7">
        <w:rPr>
          <w:rFonts w:ascii="Libre Franklin Light" w:eastAsia="Times New Roman" w:hAnsi="Libre Franklin Light" w:cs="Calibri Light"/>
          <w:b/>
          <w:bCs/>
          <w:color w:val="C45911" w:themeColor="accent2" w:themeShade="BF"/>
        </w:rPr>
        <w:t xml:space="preserve">£1,382,695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Clacton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Clacton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Clacton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Clacton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lac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Clacton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lac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Clacton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Clacton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lac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Clacton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Clacton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Clacton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Clacton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Clacton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Clacton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£1,382,695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Clacton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£22,522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£465,764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£33,366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£9,384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£17,204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£834,455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£1,382,695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Clacton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Clacton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Clacton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Clacton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Clacton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Clacton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Clacton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Clacton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Clacton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Clacton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Clacton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Clacton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4C148D1-5493-45CA-B38B-FDD1852127B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